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2219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GRIFFITH</w:t>
      </w:r>
      <w:r>
        <w:rPr>
          <w:rFonts w:ascii="Times New Roman" w:hAnsi="Times New Roman" w:cs="Times New Roman"/>
        </w:rPr>
        <w:t xml:space="preserve">       (fl.1483)</w:t>
      </w:r>
    </w:p>
    <w:p w14:paraId="6E98F9D0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7DB48D81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12A59244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Daughter of Sir Walter Griffith(q.v.).</w:t>
      </w:r>
    </w:p>
    <w:p w14:paraId="74E8ECAD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26CCAEF9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15613F55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4EC74E2F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Clyfton</w:t>
      </w:r>
      <w:proofErr w:type="spellEnd"/>
      <w:r>
        <w:rPr>
          <w:rFonts w:ascii="Times New Roman" w:hAnsi="Times New Roman" w:cs="Times New Roman"/>
        </w:rPr>
        <w:t>, clerk(q.v.), brought a plaint of writing against her.</w:t>
      </w:r>
    </w:p>
    <w:p w14:paraId="4F0F44A7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14:paraId="17C9A3DF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2DA05663" w14:textId="77777777" w:rsidR="00715525" w:rsidRDefault="00715525" w:rsidP="00715525">
      <w:pPr>
        <w:rPr>
          <w:rFonts w:ascii="Times New Roman" w:hAnsi="Times New Roman" w:cs="Times New Roman"/>
        </w:rPr>
      </w:pPr>
    </w:p>
    <w:p w14:paraId="7B1EEC87" w14:textId="77777777" w:rsidR="00715525" w:rsidRDefault="00715525" w:rsidP="00715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July 2019</w:t>
      </w:r>
    </w:p>
    <w:p w14:paraId="2E958D18" w14:textId="77777777" w:rsidR="006B2F86" w:rsidRPr="00E71FC3" w:rsidRDefault="007155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B8D77" w14:textId="77777777" w:rsidR="00715525" w:rsidRDefault="00715525" w:rsidP="00E71FC3">
      <w:r>
        <w:separator/>
      </w:r>
    </w:p>
  </w:endnote>
  <w:endnote w:type="continuationSeparator" w:id="0">
    <w:p w14:paraId="7B812231" w14:textId="77777777" w:rsidR="00715525" w:rsidRDefault="0071552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E91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2A065" w14:textId="77777777" w:rsidR="00715525" w:rsidRDefault="00715525" w:rsidP="00E71FC3">
      <w:r>
        <w:separator/>
      </w:r>
    </w:p>
  </w:footnote>
  <w:footnote w:type="continuationSeparator" w:id="0">
    <w:p w14:paraId="451B3171" w14:textId="77777777" w:rsidR="00715525" w:rsidRDefault="0071552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525"/>
    <w:rsid w:val="001A7C09"/>
    <w:rsid w:val="00577BD5"/>
    <w:rsid w:val="00656CBA"/>
    <w:rsid w:val="006A1F77"/>
    <w:rsid w:val="0071552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EC753"/>
  <w15:chartTrackingRefBased/>
  <w15:docId w15:val="{537506A6-5094-4078-9CEF-89D10C98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52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2019-07-31T18:50:00Z</dcterms:created>
  <dcterms:modified xsi:type="dcterms:W3CDTF">2019-07-31T18:52:00Z</dcterms:modified>
</cp:coreProperties>
</file>